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30A0B" w14:textId="77777777" w:rsidR="00A60B4D" w:rsidRPr="00B169DF" w:rsidRDefault="00997F14" w:rsidP="00A60B4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A60B4D" w:rsidRPr="004919F0">
        <w:rPr>
          <w:rFonts w:ascii="Corbel" w:hAnsi="Corbel"/>
          <w:bCs/>
          <w:i/>
        </w:rPr>
        <w:t>Załącznik nr 1.5 do Zarządzenia Rektora UR nr 61/2025</w:t>
      </w:r>
    </w:p>
    <w:p w14:paraId="22196A7B" w14:textId="77777777" w:rsidR="00F960D9" w:rsidRDefault="00F960D9" w:rsidP="00F960D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416C281" w14:textId="451B8298" w:rsidR="00F960D9" w:rsidRDefault="00F960D9" w:rsidP="00F960D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D25450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D25450">
        <w:rPr>
          <w:rFonts w:ascii="Corbel" w:hAnsi="Corbel"/>
          <w:i/>
          <w:smallCaps/>
          <w:sz w:val="24"/>
          <w:szCs w:val="24"/>
        </w:rPr>
        <w:t>8</w:t>
      </w:r>
    </w:p>
    <w:p w14:paraId="3830B631" w14:textId="77777777" w:rsidR="00F960D9" w:rsidRDefault="00F960D9" w:rsidP="00F960D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FCA3BC9" w14:textId="1E1BA765" w:rsidR="00F960D9" w:rsidRDefault="00F960D9" w:rsidP="00F960D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D25450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D25450">
        <w:rPr>
          <w:rFonts w:ascii="Corbel" w:hAnsi="Corbel"/>
          <w:sz w:val="20"/>
          <w:szCs w:val="20"/>
        </w:rPr>
        <w:t>8</w:t>
      </w:r>
    </w:p>
    <w:p w14:paraId="39FA0BD0" w14:textId="4F56D8C9" w:rsidR="0085747A" w:rsidRPr="00B169DF" w:rsidRDefault="0085747A" w:rsidP="00A60B4D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48A40E4B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D102461" w14:textId="77777777" w:rsidTr="00B819C8">
        <w:tc>
          <w:tcPr>
            <w:tcW w:w="2694" w:type="dxa"/>
            <w:vAlign w:val="center"/>
          </w:tcPr>
          <w:p w14:paraId="58C52405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03A651" w14:textId="77777777" w:rsidR="0085747A" w:rsidRPr="00B169DF" w:rsidRDefault="00A64E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Międzykulturowe kontakty artystyczne</w:t>
            </w:r>
          </w:p>
        </w:tc>
      </w:tr>
      <w:tr w:rsidR="0085747A" w:rsidRPr="00B169DF" w14:paraId="5BA13AB1" w14:textId="77777777" w:rsidTr="00B819C8">
        <w:tc>
          <w:tcPr>
            <w:tcW w:w="2694" w:type="dxa"/>
            <w:vAlign w:val="center"/>
          </w:tcPr>
          <w:p w14:paraId="3F50647F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2C2C0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60B4D" w:rsidRPr="00B169DF" w14:paraId="72D411B8" w14:textId="77777777" w:rsidTr="00B819C8">
        <w:tc>
          <w:tcPr>
            <w:tcW w:w="2694" w:type="dxa"/>
            <w:vAlign w:val="center"/>
          </w:tcPr>
          <w:p w14:paraId="53557CB4" w14:textId="77777777" w:rsidR="00A60B4D" w:rsidRPr="00B169DF" w:rsidRDefault="00A60B4D" w:rsidP="00A60B4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19DEE85" w14:textId="040C3A87" w:rsidR="00A60B4D" w:rsidRPr="00B169DF" w:rsidRDefault="00A60B4D" w:rsidP="00A60B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60B4D" w:rsidRPr="00B169DF" w14:paraId="5C16CA03" w14:textId="77777777" w:rsidTr="00B819C8">
        <w:tc>
          <w:tcPr>
            <w:tcW w:w="2694" w:type="dxa"/>
            <w:vAlign w:val="center"/>
          </w:tcPr>
          <w:p w14:paraId="4CB8C2E5" w14:textId="77777777" w:rsidR="00A60B4D" w:rsidRPr="00B169DF" w:rsidRDefault="00A60B4D" w:rsidP="00A60B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7199931" w14:textId="52F3AA34" w:rsidR="00A60B4D" w:rsidRPr="00B169DF" w:rsidRDefault="00A60B4D" w:rsidP="00A60B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6B655613" w14:textId="77777777" w:rsidTr="00B819C8">
        <w:tc>
          <w:tcPr>
            <w:tcW w:w="2694" w:type="dxa"/>
            <w:vAlign w:val="center"/>
          </w:tcPr>
          <w:p w14:paraId="7150AD6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F1A34B8" w14:textId="77777777"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37E9D55C" w14:textId="77777777" w:rsidTr="00B819C8">
        <w:tc>
          <w:tcPr>
            <w:tcW w:w="2694" w:type="dxa"/>
            <w:vAlign w:val="center"/>
          </w:tcPr>
          <w:p w14:paraId="29A411F0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650E18F" w14:textId="77777777"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B169DF" w14:paraId="0448D333" w14:textId="77777777" w:rsidTr="00B819C8">
        <w:tc>
          <w:tcPr>
            <w:tcW w:w="2694" w:type="dxa"/>
            <w:vAlign w:val="center"/>
          </w:tcPr>
          <w:p w14:paraId="20AAFCE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AB59CAF" w14:textId="77777777"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64347E46" w14:textId="77777777" w:rsidTr="00B819C8">
        <w:tc>
          <w:tcPr>
            <w:tcW w:w="2694" w:type="dxa"/>
            <w:vAlign w:val="center"/>
          </w:tcPr>
          <w:p w14:paraId="78DAF50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2F74C3D" w14:textId="77777777"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14:paraId="10AACAE0" w14:textId="77777777" w:rsidTr="00B819C8">
        <w:tc>
          <w:tcPr>
            <w:tcW w:w="2694" w:type="dxa"/>
            <w:vAlign w:val="center"/>
          </w:tcPr>
          <w:p w14:paraId="4CDD3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D0E8254" w14:textId="77777777" w:rsidR="0085747A" w:rsidRPr="00B169DF" w:rsidRDefault="00866E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III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 xml:space="preserve"> sem</w:t>
            </w:r>
            <w:r w:rsidR="00A268E2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>str</w:t>
            </w:r>
          </w:p>
        </w:tc>
      </w:tr>
      <w:tr w:rsidR="0085747A" w:rsidRPr="00B169DF" w14:paraId="42FA9F61" w14:textId="77777777" w:rsidTr="00B819C8">
        <w:tc>
          <w:tcPr>
            <w:tcW w:w="2694" w:type="dxa"/>
            <w:vAlign w:val="center"/>
          </w:tcPr>
          <w:p w14:paraId="0335BE9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DE01DF" w14:textId="77777777" w:rsidR="0085747A" w:rsidRPr="00B169DF" w:rsidRDefault="00A268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B169DF" w14:paraId="63CD5A99" w14:textId="77777777" w:rsidTr="00B819C8">
        <w:tc>
          <w:tcPr>
            <w:tcW w:w="2694" w:type="dxa"/>
            <w:vAlign w:val="center"/>
          </w:tcPr>
          <w:p w14:paraId="23C13524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2064F1" w14:textId="77777777" w:rsidR="00923D7D" w:rsidRPr="00B169DF" w:rsidRDefault="00A268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B169DF" w14:paraId="1D056DB8" w14:textId="77777777" w:rsidTr="00B819C8">
        <w:tc>
          <w:tcPr>
            <w:tcW w:w="2694" w:type="dxa"/>
            <w:vAlign w:val="center"/>
          </w:tcPr>
          <w:p w14:paraId="581992B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81F8A31" w14:textId="5B4855A4" w:rsidR="0085747A" w:rsidRPr="00B169DF" w:rsidRDefault="00D25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3D4798"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B169DF" w14:paraId="2C890471" w14:textId="77777777" w:rsidTr="00B819C8">
        <w:tc>
          <w:tcPr>
            <w:tcW w:w="2694" w:type="dxa"/>
            <w:vAlign w:val="center"/>
          </w:tcPr>
          <w:p w14:paraId="744EDF3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0D73E98" w14:textId="49DC82E2" w:rsidR="0085747A" w:rsidRPr="00B169DF" w:rsidRDefault="00D25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3D4798"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1F7C37D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7B78312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D02F937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61F8E9F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6C7556F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22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0D91521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909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F50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D12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6C7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BE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0FA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F2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BB1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435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2E3E0B8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01B8" w14:textId="23BFD4BC" w:rsidR="00015B8F" w:rsidRPr="00B169DF" w:rsidRDefault="003D47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EE6C74">
              <w:rPr>
                <w:rFonts w:ascii="Corbel" w:hAnsi="Corbel"/>
                <w:sz w:val="24"/>
                <w:szCs w:val="24"/>
              </w:rPr>
              <w:t>II</w:t>
            </w:r>
            <w:bookmarkStart w:id="0" w:name="_GoBack"/>
            <w:bookmarkEnd w:id="0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CE7A" w14:textId="77777777" w:rsidR="00015B8F" w:rsidRPr="00B169DF" w:rsidRDefault="003D47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080B" w14:textId="24473815" w:rsidR="00015B8F" w:rsidRPr="00B169DF" w:rsidRDefault="009C0FB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7326" w14:textId="26CF367E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5AE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876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C16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37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94D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CD5C" w14:textId="0DB5513E" w:rsidR="00015B8F" w:rsidRPr="00B169DF" w:rsidRDefault="009859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2810C77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04D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F6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43B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BB1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0AE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D859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8A33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A564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B629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0BA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6C0996A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CA3D0B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94980C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19A086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3D479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D40738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C9D4A1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930A0B0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3D4798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4991403A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59C510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E9E867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52E51723" w14:textId="77777777" w:rsidTr="00745302">
        <w:tc>
          <w:tcPr>
            <w:tcW w:w="9670" w:type="dxa"/>
          </w:tcPr>
          <w:p w14:paraId="42859F58" w14:textId="77777777" w:rsidR="0085747A" w:rsidRPr="00B169DF" w:rsidRDefault="003D479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antropologii kulturowej, teorii sztuki i aksjologii kultury.</w:t>
            </w:r>
          </w:p>
          <w:p w14:paraId="1B3ECA56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9B58803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2F9CF5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31A5098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AF4B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93B73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14:paraId="2532E210" w14:textId="77777777" w:rsidTr="00923D7D">
        <w:tc>
          <w:tcPr>
            <w:tcW w:w="851" w:type="dxa"/>
            <w:vAlign w:val="center"/>
          </w:tcPr>
          <w:p w14:paraId="58C590EC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E559B48" w14:textId="77777777" w:rsidR="0085747A" w:rsidRPr="00B169DF" w:rsidRDefault="009B72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Głównym celem jest wskazanie na potrzebę kontaktów międzykulturowych w sferze sztuki. Wiedza o kontaktach artystycznych pozwala zrozumieć czym jest kultura ożywiana poprzez sztukę niosąca nowe idee, inspiracje i wartości.    </w:t>
            </w:r>
          </w:p>
        </w:tc>
      </w:tr>
      <w:tr w:rsidR="0085747A" w:rsidRPr="00B169DF" w14:paraId="30D164C2" w14:textId="77777777" w:rsidTr="00923D7D">
        <w:tc>
          <w:tcPr>
            <w:tcW w:w="851" w:type="dxa"/>
            <w:vAlign w:val="center"/>
          </w:tcPr>
          <w:p w14:paraId="2C174F8A" w14:textId="77777777" w:rsidR="0085747A" w:rsidRPr="00B169DF" w:rsidRDefault="009B728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5531ECD" w14:textId="77777777" w:rsidR="0085747A" w:rsidRPr="00B169DF" w:rsidRDefault="009B72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 praktycznym wymiarze celem jest zapoznanie studentów z instytucjami odpowiedzialnymi za artystyczne kontakty międzykulturowe.</w:t>
            </w:r>
          </w:p>
        </w:tc>
      </w:tr>
      <w:tr w:rsidR="0085747A" w:rsidRPr="00B169DF" w14:paraId="7D65503D" w14:textId="77777777" w:rsidTr="00923D7D">
        <w:tc>
          <w:tcPr>
            <w:tcW w:w="851" w:type="dxa"/>
            <w:vAlign w:val="center"/>
          </w:tcPr>
          <w:p w14:paraId="6C13287C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14:paraId="36051E39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2C424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C0E0A3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67769F7C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70B45ADB" w14:textId="77777777" w:rsidTr="0071620A">
        <w:tc>
          <w:tcPr>
            <w:tcW w:w="1701" w:type="dxa"/>
            <w:vAlign w:val="center"/>
          </w:tcPr>
          <w:p w14:paraId="4CD142D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2FD45EA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96FCA66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26C6B5" w14:textId="77777777" w:rsidTr="005E6E85">
        <w:tc>
          <w:tcPr>
            <w:tcW w:w="1701" w:type="dxa"/>
          </w:tcPr>
          <w:p w14:paraId="520E7F6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13AE917" w14:textId="77777777" w:rsidR="008A2167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główne idee działań artystycznych w kulturach Zachodu i Wschodu. Jest świadomy potrzeb wymiany idei i wartości między kulturami poprzez dzieła sztuki i inne działania artystyczne. </w:t>
            </w:r>
          </w:p>
          <w:p w14:paraId="1C0CDA32" w14:textId="77777777" w:rsidR="008A2167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wiedzę dotyczącą badań nad sztuką Europejską; jej wpływów i zapożyczeń z innych kultur. </w:t>
            </w:r>
          </w:p>
          <w:p w14:paraId="341B648A" w14:textId="77777777" w:rsidR="0085747A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świadomość potrzeby ciągłości kulturowej jak i otwartości na nowe wartości. </w:t>
            </w:r>
          </w:p>
          <w:p w14:paraId="19ECDAB3" w14:textId="77777777" w:rsidR="008A2167" w:rsidRPr="00B169DF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wiedzę o instytucjach kultury które prowadzą szereg badań i stwarzają możliwości kontaktów artystycznych przez sympozja, konferencje i wydarzenia kulturalne.</w:t>
            </w:r>
          </w:p>
        </w:tc>
        <w:tc>
          <w:tcPr>
            <w:tcW w:w="1873" w:type="dxa"/>
          </w:tcPr>
          <w:p w14:paraId="2E8ED354" w14:textId="77777777" w:rsidR="0085747A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384E103D" w14:textId="34919553" w:rsidR="00AF3261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FB7D9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25D1BC05" w14:textId="21B5365E" w:rsidR="00AF3261" w:rsidRPr="00B169DF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FB7D9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85747A" w:rsidRPr="00B169DF" w14:paraId="3A628FE5" w14:textId="77777777" w:rsidTr="005E6E85">
        <w:tc>
          <w:tcPr>
            <w:tcW w:w="1701" w:type="dxa"/>
          </w:tcPr>
          <w:p w14:paraId="3CA205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EAB1103" w14:textId="77777777" w:rsidR="0085747A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AF3261">
              <w:rPr>
                <w:rFonts w:ascii="Corbel" w:hAnsi="Corbel"/>
                <w:b w:val="0"/>
                <w:smallCaps w:val="0"/>
                <w:szCs w:val="24"/>
              </w:rPr>
              <w:t xml:space="preserve"> umie prawidłowo interpretować ź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ródła procesów zmian kulturowych w dziedzinie artystycznej.</w:t>
            </w:r>
          </w:p>
          <w:p w14:paraId="73B87402" w14:textId="77777777" w:rsidR="008A2167" w:rsidRPr="00B169DF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umie dobrać właściwe metody i narzędzia komunikacyjne.</w:t>
            </w:r>
          </w:p>
        </w:tc>
        <w:tc>
          <w:tcPr>
            <w:tcW w:w="1873" w:type="dxa"/>
          </w:tcPr>
          <w:p w14:paraId="06475B5A" w14:textId="7BEEA7D9" w:rsidR="0085747A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FB7D9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7A885173" w14:textId="77777777" w:rsidR="00AF3261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5AA9AD19" w14:textId="54F8FB54" w:rsidR="00AF3261" w:rsidRPr="00B169DF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FB7D9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85747A" w:rsidRPr="00B169DF" w14:paraId="6F547647" w14:textId="77777777" w:rsidTr="005E6E85">
        <w:tc>
          <w:tcPr>
            <w:tcW w:w="1701" w:type="dxa"/>
          </w:tcPr>
          <w:p w14:paraId="723708A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204E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4454AF70" w14:textId="77777777" w:rsidR="0085747A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samodzielnie zainicjować spotkanie artystyczne.</w:t>
            </w:r>
          </w:p>
          <w:p w14:paraId="7FDB2663" w14:textId="77777777" w:rsidR="00A204E4" w:rsidRPr="00B169DF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Dba o dorobek własnej kultury i jest otwarty na tradycję innych kultur.</w:t>
            </w:r>
          </w:p>
        </w:tc>
        <w:tc>
          <w:tcPr>
            <w:tcW w:w="1873" w:type="dxa"/>
          </w:tcPr>
          <w:p w14:paraId="155CA7D7" w14:textId="77777777" w:rsidR="0085747A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1E9FB0F5" w14:textId="77777777" w:rsidR="00AF3261" w:rsidRPr="00B169DF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164A626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ACDBF6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87F331A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2D831E8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02E1EEF" w14:textId="77777777" w:rsidTr="00923D7D">
        <w:tc>
          <w:tcPr>
            <w:tcW w:w="9639" w:type="dxa"/>
          </w:tcPr>
          <w:p w14:paraId="0AFF535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05299A69" w14:textId="77777777" w:rsidTr="00923D7D">
        <w:tc>
          <w:tcPr>
            <w:tcW w:w="9639" w:type="dxa"/>
          </w:tcPr>
          <w:p w14:paraId="04656BE1" w14:textId="77777777" w:rsidR="0085747A" w:rsidRDefault="00A204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Jedność i inność działań artystycznych.</w:t>
            </w:r>
          </w:p>
          <w:p w14:paraId="41E83AEE" w14:textId="77777777" w:rsidR="00A204E4" w:rsidRPr="00B169DF" w:rsidRDefault="00A204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Wartość kontaktów artystycznych międzykulturowych. Spotkanie kultur na płaszczyźnie uniwersalnych wartości. Spotkanie jako potrzeba „nowości” w dziełach artystycznych. </w:t>
            </w:r>
          </w:p>
        </w:tc>
      </w:tr>
      <w:tr w:rsidR="0085747A" w:rsidRPr="00B169DF" w14:paraId="17E60D8C" w14:textId="77777777" w:rsidTr="00923D7D">
        <w:tc>
          <w:tcPr>
            <w:tcW w:w="9639" w:type="dxa"/>
          </w:tcPr>
          <w:p w14:paraId="28156897" w14:textId="77777777" w:rsidR="0085747A" w:rsidRDefault="00A204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Polski Instytut Studiów nad Sztuką Świata jako ośrodek odpowiadający na potrzeby kontaktów artystycznych i społecznych. </w:t>
            </w:r>
          </w:p>
          <w:p w14:paraId="585A3668" w14:textId="77777777" w:rsidR="00A204E4" w:rsidRPr="00B169DF" w:rsidRDefault="00A204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Znaczenie organizowa</w:t>
            </w:r>
            <w:r w:rsidR="00AF3261">
              <w:rPr>
                <w:rFonts w:ascii="Corbel" w:hAnsi="Corbel"/>
                <w:sz w:val="24"/>
                <w:szCs w:val="24"/>
              </w:rPr>
              <w:t>nia sympozjów, konferencji poprze</w:t>
            </w:r>
            <w:r>
              <w:rPr>
                <w:rFonts w:ascii="Corbel" w:hAnsi="Corbel"/>
                <w:sz w:val="24"/>
                <w:szCs w:val="24"/>
              </w:rPr>
              <w:t xml:space="preserve">z różne instytucje i ośrodki kultury i sztuki w kraju i za granicą. </w:t>
            </w:r>
          </w:p>
        </w:tc>
      </w:tr>
      <w:tr w:rsidR="0085747A" w:rsidRPr="00B169DF" w14:paraId="47DE37D3" w14:textId="77777777" w:rsidTr="00923D7D">
        <w:tc>
          <w:tcPr>
            <w:tcW w:w="9639" w:type="dxa"/>
          </w:tcPr>
          <w:p w14:paraId="6FA27E8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310678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5F8F24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4803124C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4973AF87" w14:textId="77777777" w:rsidTr="00923D7D">
        <w:tc>
          <w:tcPr>
            <w:tcW w:w="9639" w:type="dxa"/>
          </w:tcPr>
          <w:p w14:paraId="38E1CC9F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01C296D7" w14:textId="77777777" w:rsidTr="00923D7D">
        <w:tc>
          <w:tcPr>
            <w:tcW w:w="9639" w:type="dxa"/>
          </w:tcPr>
          <w:p w14:paraId="7621979F" w14:textId="77777777" w:rsidR="0085747A" w:rsidRPr="00B169DF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Otwartość i wrażliwość na wartości jako warunek kontaktów artystycznych </w:t>
            </w:r>
          </w:p>
        </w:tc>
      </w:tr>
      <w:tr w:rsidR="0085747A" w:rsidRPr="00B169DF" w14:paraId="1B96F6E4" w14:textId="77777777" w:rsidTr="00923D7D">
        <w:tc>
          <w:tcPr>
            <w:tcW w:w="9639" w:type="dxa"/>
          </w:tcPr>
          <w:p w14:paraId="2121751F" w14:textId="77777777" w:rsidR="0085747A" w:rsidRPr="00B169DF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Rozpoznawanie idei które są ucieleśnione w działaniach artystycznych  i dziełach sztuki. </w:t>
            </w:r>
          </w:p>
        </w:tc>
      </w:tr>
      <w:tr w:rsidR="0085747A" w:rsidRPr="00B169DF" w14:paraId="21A645DE" w14:textId="77777777" w:rsidTr="00923D7D">
        <w:tc>
          <w:tcPr>
            <w:tcW w:w="9639" w:type="dxa"/>
          </w:tcPr>
          <w:p w14:paraId="098A3E08" w14:textId="77777777" w:rsidR="0085747A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Rozpoznawanie elementów antyku w dziełach sztuki w kulturze europejskiej. </w:t>
            </w:r>
          </w:p>
          <w:p w14:paraId="177A6B09" w14:textId="77777777" w:rsidR="00AF3261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Rozpoznawanie elementów orientu w kulturze Zachodu.</w:t>
            </w:r>
          </w:p>
          <w:p w14:paraId="4E68FF9A" w14:textId="77777777" w:rsidR="00AF3261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Wpływy kultury zachodniej na kulturę wschodu. </w:t>
            </w:r>
          </w:p>
          <w:p w14:paraId="2D228DCA" w14:textId="77777777" w:rsidR="00AF3261" w:rsidRPr="00B169DF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Kontakty artystyczne jako wzajemne ubogacenie kultur poprzez żywe doświadczenie.</w:t>
            </w:r>
          </w:p>
        </w:tc>
      </w:tr>
    </w:tbl>
    <w:p w14:paraId="02D3141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B58F6A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E4BBB0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533DD5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677EDF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A204E4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A204E4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1F20C6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gry dydaktyczne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4DD2B12C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6E3B21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33CC5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31D621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F08B41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1AF93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D82440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EF38C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5258F9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22C23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26F1A473" w14:textId="77777777" w:rsidTr="00C05F44">
        <w:tc>
          <w:tcPr>
            <w:tcW w:w="1985" w:type="dxa"/>
            <w:vAlign w:val="center"/>
          </w:tcPr>
          <w:p w14:paraId="52604CF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3750894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BD6EABC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EF80764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C4039A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7807C21E" w14:textId="77777777" w:rsidTr="00C05F44">
        <w:tc>
          <w:tcPr>
            <w:tcW w:w="1985" w:type="dxa"/>
          </w:tcPr>
          <w:p w14:paraId="1F3E9A4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FB09E95" w14:textId="77777777" w:rsidR="0085747A" w:rsidRPr="00B169DF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A204E4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75C09457" w14:textId="77777777" w:rsidR="0085747A" w:rsidRPr="00B169DF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33711A3A" w14:textId="77777777" w:rsidTr="00C05F44">
        <w:tc>
          <w:tcPr>
            <w:tcW w:w="1985" w:type="dxa"/>
          </w:tcPr>
          <w:p w14:paraId="5CAEE41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A204E4">
              <w:rPr>
                <w:rFonts w:ascii="Corbel" w:hAnsi="Corbel"/>
                <w:b w:val="0"/>
                <w:szCs w:val="24"/>
              </w:rPr>
              <w:t xml:space="preserve"> EK_03</w:t>
            </w:r>
          </w:p>
        </w:tc>
        <w:tc>
          <w:tcPr>
            <w:tcW w:w="5528" w:type="dxa"/>
          </w:tcPr>
          <w:p w14:paraId="3C725067" w14:textId="77777777" w:rsidR="0085747A" w:rsidRPr="00B169DF" w:rsidRDefault="007B581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88362C7" w14:textId="32351A37" w:rsidR="0085747A" w:rsidRPr="00B169DF" w:rsidRDefault="007B581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  <w:r w:rsidR="009C0FB7">
              <w:rPr>
                <w:rFonts w:ascii="Corbel" w:hAnsi="Corbel"/>
                <w:b w:val="0"/>
                <w:szCs w:val="24"/>
              </w:rPr>
              <w:t>, Ćwiczenia</w:t>
            </w:r>
          </w:p>
        </w:tc>
      </w:tr>
    </w:tbl>
    <w:p w14:paraId="1507E3D0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BB53A3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4937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16A08A48" w14:textId="77777777" w:rsidTr="00923D7D">
        <w:tc>
          <w:tcPr>
            <w:tcW w:w="9670" w:type="dxa"/>
          </w:tcPr>
          <w:p w14:paraId="0C19403A" w14:textId="77777777" w:rsidR="00485B31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jest wiedza zdobyta w trakcie wykładów</w:t>
            </w:r>
            <w:r w:rsidR="00485B31">
              <w:rPr>
                <w:rFonts w:ascii="Corbel" w:hAnsi="Corbel"/>
                <w:b w:val="0"/>
                <w:smallCaps w:val="0"/>
                <w:szCs w:val="24"/>
              </w:rPr>
              <w:t xml:space="preserve"> uzupełniona litera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turą. Student na ocenę </w:t>
            </w:r>
            <w:proofErr w:type="spellStart"/>
            <w:r w:rsidR="00A268E2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student</w:t>
            </w:r>
            <w:r w:rsidR="00485B31">
              <w:rPr>
                <w:rFonts w:ascii="Corbel" w:hAnsi="Corbel"/>
                <w:b w:val="0"/>
                <w:smallCaps w:val="0"/>
                <w:szCs w:val="24"/>
              </w:rPr>
              <w:t xml:space="preserve"> powinien posiadać wiedzę o kontaktach artystycznych na poziomach: lokalnych, krajowych i </w:t>
            </w:r>
            <w:proofErr w:type="spellStart"/>
            <w:r w:rsidR="00485B31">
              <w:rPr>
                <w:rFonts w:ascii="Corbel" w:hAnsi="Corbel"/>
                <w:b w:val="0"/>
                <w:smallCaps w:val="0"/>
                <w:szCs w:val="24"/>
              </w:rPr>
              <w:t>miedzynarozdowych</w:t>
            </w:r>
            <w:proofErr w:type="spellEnd"/>
            <w:r w:rsidR="00485B3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Na ocenę </w:t>
            </w:r>
            <w:proofErr w:type="spellStart"/>
            <w:r w:rsidR="00A268E2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jw. student ma wiedzę o instytucjach kulturalnych w których odbywają się kontakty artystyczne na poziomie </w:t>
            </w:r>
            <w:proofErr w:type="spellStart"/>
            <w:r w:rsidR="00A268E2">
              <w:rPr>
                <w:rFonts w:ascii="Corbel" w:hAnsi="Corbel"/>
                <w:b w:val="0"/>
                <w:smallCaps w:val="0"/>
                <w:szCs w:val="24"/>
              </w:rPr>
              <w:t>miedzynarodowym</w:t>
            </w:r>
            <w:proofErr w:type="spellEnd"/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. Potrafi też wskazać na korzyści związane z kontaktami artystycznymi i potrzebę wymiany idei kulturowych. Na ocenę </w:t>
            </w:r>
            <w:proofErr w:type="spellStart"/>
            <w:r w:rsidR="00A268E2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jw. student ma wiedzę z zakresu działań krajowych i lokalnych kontaktów różnych dziedzin sztuki.  Student potrafi zająć stanowisko w kwestii przepływu elementów kultury, zastanych form, idei i potrafi to stanowisko uzasadnić. </w:t>
            </w:r>
          </w:p>
          <w:p w14:paraId="3FC1B34F" w14:textId="77777777" w:rsidR="0085747A" w:rsidRPr="00B169DF" w:rsidRDefault="00485B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Aktywność w trakcie ćwiczeń: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Na ocenę </w:t>
            </w:r>
            <w:proofErr w:type="spellStart"/>
            <w:r w:rsidR="00A268E2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A268E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umiejętność pracy w grupie, analizy tekstu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. Na ocenę </w:t>
            </w:r>
            <w:proofErr w:type="spellStart"/>
            <w:r w:rsidR="00A268E2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student potrafi również zanalizować dzieło sztuki pod kątem nośnika pewnych idei i form kultury. Na ocenę </w:t>
            </w:r>
            <w:proofErr w:type="spellStart"/>
            <w:r w:rsidR="00A268E2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student wykazuje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kreatywność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w odbiorze dzieł sztuki i otwartość na nowe trendy kulturowe.  O</w:t>
            </w:r>
            <w:r w:rsidR="00AF3261">
              <w:rPr>
                <w:rFonts w:ascii="Corbel" w:hAnsi="Corbel"/>
                <w:b w:val="0"/>
                <w:smallCaps w:val="0"/>
                <w:szCs w:val="24"/>
              </w:rPr>
              <w:t>becność na zajęciach 80%</w:t>
            </w:r>
          </w:p>
          <w:p w14:paraId="0508A70F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FD974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7E5B4B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51972F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21B85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088A0691" w14:textId="77777777" w:rsidTr="003E1941">
        <w:tc>
          <w:tcPr>
            <w:tcW w:w="4962" w:type="dxa"/>
            <w:vAlign w:val="center"/>
          </w:tcPr>
          <w:p w14:paraId="4BA9F2BE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1D236B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260FEDDE" w14:textId="77777777" w:rsidTr="00923D7D">
        <w:tc>
          <w:tcPr>
            <w:tcW w:w="4962" w:type="dxa"/>
          </w:tcPr>
          <w:p w14:paraId="322A945C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68A634B" w14:textId="77777777" w:rsidR="0085747A" w:rsidRPr="00B169DF" w:rsidRDefault="003D47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4B0E7FD" w14:textId="77777777" w:rsidTr="00923D7D">
        <w:tc>
          <w:tcPr>
            <w:tcW w:w="4962" w:type="dxa"/>
          </w:tcPr>
          <w:p w14:paraId="4C252B4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8F9FD2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971FAD7" w14:textId="77777777" w:rsidR="00C61DC5" w:rsidRPr="00B169DF" w:rsidRDefault="003D47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0DA51311" w14:textId="77777777" w:rsidTr="00923D7D">
        <w:tc>
          <w:tcPr>
            <w:tcW w:w="4962" w:type="dxa"/>
          </w:tcPr>
          <w:p w14:paraId="71C0C599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B6985FB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A45AA59" w14:textId="650DAD0B" w:rsidR="00C61DC5" w:rsidRPr="00B169DF" w:rsidRDefault="009859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B169DF" w14:paraId="49B9DF79" w14:textId="77777777" w:rsidTr="00923D7D">
        <w:tc>
          <w:tcPr>
            <w:tcW w:w="4962" w:type="dxa"/>
          </w:tcPr>
          <w:p w14:paraId="10D93AE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8B4C36B" w14:textId="4D3BCB63" w:rsidR="0085747A" w:rsidRPr="00B169DF" w:rsidRDefault="009859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656A5C63" w14:textId="77777777" w:rsidTr="00923D7D">
        <w:tc>
          <w:tcPr>
            <w:tcW w:w="4962" w:type="dxa"/>
          </w:tcPr>
          <w:p w14:paraId="7ABF0BA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30138A" w14:textId="459CC886" w:rsidR="0085747A" w:rsidRPr="00B169DF" w:rsidRDefault="009859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C673834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E3EE7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413C2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06AE737A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2A3A99FB" w14:textId="77777777" w:rsidTr="0071620A">
        <w:trPr>
          <w:trHeight w:val="397"/>
        </w:trPr>
        <w:tc>
          <w:tcPr>
            <w:tcW w:w="3544" w:type="dxa"/>
          </w:tcPr>
          <w:p w14:paraId="6D90BCB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4A5084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690740A5" w14:textId="77777777" w:rsidTr="0071620A">
        <w:trPr>
          <w:trHeight w:val="397"/>
        </w:trPr>
        <w:tc>
          <w:tcPr>
            <w:tcW w:w="3544" w:type="dxa"/>
          </w:tcPr>
          <w:p w14:paraId="2531E90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6C5B04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647D906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5DA84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D0D7141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8379EB" w14:paraId="0380A177" w14:textId="77777777" w:rsidTr="0071620A">
        <w:trPr>
          <w:trHeight w:val="397"/>
        </w:trPr>
        <w:tc>
          <w:tcPr>
            <w:tcW w:w="7513" w:type="dxa"/>
          </w:tcPr>
          <w:p w14:paraId="77BE8CB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42890CF" w14:textId="77777777" w:rsidR="00DF09D9" w:rsidRDefault="008379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Mamzer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F09D9">
              <w:rPr>
                <w:rFonts w:ascii="Corbel" w:hAnsi="Corbel"/>
                <w:b w:val="0"/>
                <w:i/>
                <w:smallCaps w:val="0"/>
                <w:szCs w:val="24"/>
              </w:rPr>
              <w:t>Tożsamoś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ć w podróży: wielokulturowość a kształtowanie tożsamości jednostki</w:t>
            </w:r>
          </w:p>
          <w:p w14:paraId="034830B1" w14:textId="77777777" w:rsidR="00DF09D9" w:rsidRPr="008379EB" w:rsidRDefault="00DF09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CA"/>
              </w:rPr>
            </w:pPr>
            <w:r w:rsidRPr="00DF09D9">
              <w:rPr>
                <w:rFonts w:ascii="Corbel" w:hAnsi="Corbel"/>
                <w:b w:val="0"/>
                <w:i/>
                <w:smallCaps w:val="0"/>
                <w:szCs w:val="24"/>
                <w:lang w:val="en-CA"/>
              </w:rPr>
              <w:t>Generative anthropology and transdisciplinary inquiry: religion, science, language and culture</w:t>
            </w:r>
            <w:r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, </w:t>
            </w:r>
            <w:r w:rsidRPr="00DF09D9"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red. </w:t>
            </w:r>
            <w:r w:rsidRPr="008379E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M. </w:t>
            </w:r>
            <w:proofErr w:type="spellStart"/>
            <w:r w:rsidRPr="008379E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>Złocka</w:t>
            </w:r>
            <w:proofErr w:type="spellEnd"/>
            <w:r w:rsidRPr="008379E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 – </w:t>
            </w:r>
            <w:proofErr w:type="spellStart"/>
            <w:r w:rsidRPr="008379E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>Dąbrowska</w:t>
            </w:r>
            <w:proofErr w:type="spellEnd"/>
            <w:r w:rsidRPr="008379E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, B. Gaj </w:t>
            </w:r>
          </w:p>
        </w:tc>
      </w:tr>
      <w:tr w:rsidR="0085747A" w:rsidRPr="00B169DF" w14:paraId="5122F240" w14:textId="77777777" w:rsidTr="0071620A">
        <w:trPr>
          <w:trHeight w:val="397"/>
        </w:trPr>
        <w:tc>
          <w:tcPr>
            <w:tcW w:w="7513" w:type="dxa"/>
          </w:tcPr>
          <w:p w14:paraId="78BEF752" w14:textId="77777777" w:rsidR="0085747A" w:rsidRPr="00DF09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DF09D9">
              <w:rPr>
                <w:rFonts w:ascii="Corbel" w:hAnsi="Corbel"/>
                <w:b w:val="0"/>
                <w:smallCaps w:val="0"/>
                <w:szCs w:val="24"/>
              </w:rPr>
              <w:t xml:space="preserve">J. A. Majcherek, </w:t>
            </w:r>
            <w:r w:rsidR="00DF09D9">
              <w:rPr>
                <w:rFonts w:ascii="Corbel" w:hAnsi="Corbel"/>
                <w:b w:val="0"/>
                <w:i/>
                <w:smallCaps w:val="0"/>
                <w:szCs w:val="24"/>
              </w:rPr>
              <w:t>Kultura, osoba, tożsamość: z zagadnień filozofii i socjologii kultury</w:t>
            </w:r>
          </w:p>
        </w:tc>
      </w:tr>
    </w:tbl>
    <w:p w14:paraId="44B45A5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FA945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18EA08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3807B" w14:textId="77777777" w:rsidR="006B7DDA" w:rsidRDefault="006B7DDA" w:rsidP="00C16ABF">
      <w:pPr>
        <w:spacing w:after="0" w:line="240" w:lineRule="auto"/>
      </w:pPr>
      <w:r>
        <w:separator/>
      </w:r>
    </w:p>
  </w:endnote>
  <w:endnote w:type="continuationSeparator" w:id="0">
    <w:p w14:paraId="3EECB08D" w14:textId="77777777" w:rsidR="006B7DDA" w:rsidRDefault="006B7DD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BF4FC" w14:textId="77777777" w:rsidR="006B7DDA" w:rsidRDefault="006B7DDA" w:rsidP="00C16ABF">
      <w:pPr>
        <w:spacing w:after="0" w:line="240" w:lineRule="auto"/>
      </w:pPr>
      <w:r>
        <w:separator/>
      </w:r>
    </w:p>
  </w:footnote>
  <w:footnote w:type="continuationSeparator" w:id="0">
    <w:p w14:paraId="36DC4A00" w14:textId="77777777" w:rsidR="006B7DDA" w:rsidRDefault="006B7DDA" w:rsidP="00C16ABF">
      <w:pPr>
        <w:spacing w:after="0" w:line="240" w:lineRule="auto"/>
      </w:pPr>
      <w:r>
        <w:continuationSeparator/>
      </w:r>
    </w:p>
  </w:footnote>
  <w:footnote w:id="1">
    <w:p w14:paraId="7110322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E5530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1858"/>
    <w:rsid w:val="002A22BF"/>
    <w:rsid w:val="002A2389"/>
    <w:rsid w:val="002A382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4798"/>
    <w:rsid w:val="003D6CE2"/>
    <w:rsid w:val="003E1941"/>
    <w:rsid w:val="003E2FE6"/>
    <w:rsid w:val="003E320D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5BB2"/>
    <w:rsid w:val="00461EFC"/>
    <w:rsid w:val="004652C2"/>
    <w:rsid w:val="004706D1"/>
    <w:rsid w:val="00471326"/>
    <w:rsid w:val="0047598D"/>
    <w:rsid w:val="004840FD"/>
    <w:rsid w:val="00484B7A"/>
    <w:rsid w:val="00485B31"/>
    <w:rsid w:val="00490F7D"/>
    <w:rsid w:val="00491678"/>
    <w:rsid w:val="004968E2"/>
    <w:rsid w:val="004A3EEA"/>
    <w:rsid w:val="004A4D1F"/>
    <w:rsid w:val="004B3F0E"/>
    <w:rsid w:val="004C5744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75BED"/>
    <w:rsid w:val="0059484D"/>
    <w:rsid w:val="005A0855"/>
    <w:rsid w:val="005A3196"/>
    <w:rsid w:val="005B5A0A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2FDD"/>
    <w:rsid w:val="00627FC9"/>
    <w:rsid w:val="00647FA8"/>
    <w:rsid w:val="00650C5F"/>
    <w:rsid w:val="00651A75"/>
    <w:rsid w:val="00654934"/>
    <w:rsid w:val="006620D9"/>
    <w:rsid w:val="00671958"/>
    <w:rsid w:val="00675843"/>
    <w:rsid w:val="00696477"/>
    <w:rsid w:val="006B7DDA"/>
    <w:rsid w:val="006D050F"/>
    <w:rsid w:val="006D6139"/>
    <w:rsid w:val="006E5D65"/>
    <w:rsid w:val="006F1282"/>
    <w:rsid w:val="006F1FBC"/>
    <w:rsid w:val="006F31E2"/>
    <w:rsid w:val="00701A5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5812"/>
    <w:rsid w:val="007C3299"/>
    <w:rsid w:val="007C3BCC"/>
    <w:rsid w:val="007C4546"/>
    <w:rsid w:val="007D6E56"/>
    <w:rsid w:val="007E3B44"/>
    <w:rsid w:val="007F4155"/>
    <w:rsid w:val="0081554D"/>
    <w:rsid w:val="0081707E"/>
    <w:rsid w:val="008379EB"/>
    <w:rsid w:val="008449B3"/>
    <w:rsid w:val="008552A2"/>
    <w:rsid w:val="0085747A"/>
    <w:rsid w:val="00866E6B"/>
    <w:rsid w:val="00884922"/>
    <w:rsid w:val="00885F64"/>
    <w:rsid w:val="008917F9"/>
    <w:rsid w:val="008A2167"/>
    <w:rsid w:val="008A45F7"/>
    <w:rsid w:val="008C0CC0"/>
    <w:rsid w:val="008C19A9"/>
    <w:rsid w:val="008C379D"/>
    <w:rsid w:val="008C5147"/>
    <w:rsid w:val="008C5359"/>
    <w:rsid w:val="008C5363"/>
    <w:rsid w:val="008C591E"/>
    <w:rsid w:val="008D1A60"/>
    <w:rsid w:val="008D3DFB"/>
    <w:rsid w:val="008E64F4"/>
    <w:rsid w:val="008F12C9"/>
    <w:rsid w:val="008F5864"/>
    <w:rsid w:val="008F6E29"/>
    <w:rsid w:val="00916188"/>
    <w:rsid w:val="00923D7D"/>
    <w:rsid w:val="009508DF"/>
    <w:rsid w:val="00950DAC"/>
    <w:rsid w:val="00954A07"/>
    <w:rsid w:val="009614DC"/>
    <w:rsid w:val="0098598C"/>
    <w:rsid w:val="009970AD"/>
    <w:rsid w:val="00997F14"/>
    <w:rsid w:val="009A78D9"/>
    <w:rsid w:val="009B209D"/>
    <w:rsid w:val="009B7280"/>
    <w:rsid w:val="009C0FB7"/>
    <w:rsid w:val="009C3E31"/>
    <w:rsid w:val="009C54AE"/>
    <w:rsid w:val="009C788E"/>
    <w:rsid w:val="009D2D0D"/>
    <w:rsid w:val="009D3F3B"/>
    <w:rsid w:val="009E0543"/>
    <w:rsid w:val="009E3B41"/>
    <w:rsid w:val="009F3C5C"/>
    <w:rsid w:val="009F4610"/>
    <w:rsid w:val="00A00ECC"/>
    <w:rsid w:val="00A155EE"/>
    <w:rsid w:val="00A204E4"/>
    <w:rsid w:val="00A2245B"/>
    <w:rsid w:val="00A268E2"/>
    <w:rsid w:val="00A30110"/>
    <w:rsid w:val="00A36899"/>
    <w:rsid w:val="00A371F6"/>
    <w:rsid w:val="00A43BF6"/>
    <w:rsid w:val="00A53FA5"/>
    <w:rsid w:val="00A54817"/>
    <w:rsid w:val="00A601C8"/>
    <w:rsid w:val="00A60799"/>
    <w:rsid w:val="00A60B4D"/>
    <w:rsid w:val="00A64E63"/>
    <w:rsid w:val="00A84C85"/>
    <w:rsid w:val="00A97DE1"/>
    <w:rsid w:val="00AB053C"/>
    <w:rsid w:val="00AB574D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3261"/>
    <w:rsid w:val="00B06142"/>
    <w:rsid w:val="00B135B1"/>
    <w:rsid w:val="00B1435F"/>
    <w:rsid w:val="00B169DF"/>
    <w:rsid w:val="00B26129"/>
    <w:rsid w:val="00B30920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2B2"/>
    <w:rsid w:val="00B90885"/>
    <w:rsid w:val="00BB00E5"/>
    <w:rsid w:val="00BB520A"/>
    <w:rsid w:val="00BD3869"/>
    <w:rsid w:val="00BD66E9"/>
    <w:rsid w:val="00BD6FF4"/>
    <w:rsid w:val="00BF2C41"/>
    <w:rsid w:val="00C058B4"/>
    <w:rsid w:val="00C05F44"/>
    <w:rsid w:val="00C07BD7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20A5"/>
    <w:rsid w:val="00D17C3C"/>
    <w:rsid w:val="00D25450"/>
    <w:rsid w:val="00D26B2C"/>
    <w:rsid w:val="00D3397B"/>
    <w:rsid w:val="00D352C9"/>
    <w:rsid w:val="00D35CBF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E6950"/>
    <w:rsid w:val="00DF09D9"/>
    <w:rsid w:val="00DF320D"/>
    <w:rsid w:val="00DF71C8"/>
    <w:rsid w:val="00E10A6F"/>
    <w:rsid w:val="00E129B8"/>
    <w:rsid w:val="00E21E7D"/>
    <w:rsid w:val="00E22FBC"/>
    <w:rsid w:val="00E24BF5"/>
    <w:rsid w:val="00E25338"/>
    <w:rsid w:val="00E51E44"/>
    <w:rsid w:val="00E60DB0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C74"/>
    <w:rsid w:val="00F070AB"/>
    <w:rsid w:val="00F12C0F"/>
    <w:rsid w:val="00F17567"/>
    <w:rsid w:val="00F27A7B"/>
    <w:rsid w:val="00F526AF"/>
    <w:rsid w:val="00F617C3"/>
    <w:rsid w:val="00F61A26"/>
    <w:rsid w:val="00F7066B"/>
    <w:rsid w:val="00F83B28"/>
    <w:rsid w:val="00F960D9"/>
    <w:rsid w:val="00F974DA"/>
    <w:rsid w:val="00FA46E5"/>
    <w:rsid w:val="00FB5E85"/>
    <w:rsid w:val="00FB7D95"/>
    <w:rsid w:val="00FB7DBA"/>
    <w:rsid w:val="00FC1C25"/>
    <w:rsid w:val="00FC381E"/>
    <w:rsid w:val="00FC3F45"/>
    <w:rsid w:val="00FD2D3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6B5A9"/>
  <w15:docId w15:val="{739F34DB-2072-4654-AF5E-1A684F18B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9C08E-1493-4209-8F3C-BF2A8778E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98</TotalTime>
  <Pages>4</Pages>
  <Words>992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31</cp:revision>
  <cp:lastPrinted>2019-02-06T12:12:00Z</cp:lastPrinted>
  <dcterms:created xsi:type="dcterms:W3CDTF">2023-10-02T12:20:00Z</dcterms:created>
  <dcterms:modified xsi:type="dcterms:W3CDTF">2026-09-09T08:50:00Z</dcterms:modified>
</cp:coreProperties>
</file>